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DD7A64">
      <w:pP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021A3C" w:rsidRDefault="00021A3C" w:rsidP="00DD7A64">
      <w:pPr>
        <w:ind w:hanging="22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ตัวชี้วัดที่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1.1</w:t>
      </w:r>
      <w:r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    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ระดับความสำเร็จของการดำเนินโครงการหลักสูตรระยะสั้นสำหรับนักศึกษาต่างชาติภายใต้</w:t>
      </w:r>
    </w:p>
    <w:p w:rsidR="00021A3C" w:rsidRDefault="00021A3C" w:rsidP="00DD7A64">
      <w:pPr>
        <w:ind w:hanging="22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โครงการ </w:t>
      </w:r>
      <w:r>
        <w:rPr>
          <w:rFonts w:ascii="TH SarabunPSK" w:hAnsi="TH SarabunPSK" w:cs="TH SarabunPSK"/>
          <w:b/>
          <w:bCs/>
          <w:sz w:val="30"/>
          <w:szCs w:val="30"/>
        </w:rPr>
        <w:t>Generation Study Abroad (GSA)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(สำนักงานคณะกรรมการการอุดมศึกษา   </w:t>
      </w:r>
    </w:p>
    <w:p w:rsidR="00021A3C" w:rsidRDefault="00021A3C" w:rsidP="00DD7A64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        ร่วมกับสถาบันอุดมศึกษาไทยที่เป็นสมาชิก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GSA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7 แห่ง</w:t>
      </w:r>
      <w:r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>)</w:t>
      </w:r>
    </w:p>
    <w:p w:rsidR="00021A3C" w:rsidRDefault="00021A3C" w:rsidP="00DD7A64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021A3C" w:rsidRDefault="00021A3C" w:rsidP="00021A3C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7</w:t>
      </w:r>
    </w:p>
    <w:p w:rsidR="00021A3C" w:rsidRDefault="00021A3C" w:rsidP="00021A3C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1F0F28" w:rsidRDefault="00021A3C" w:rsidP="001F0F28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1F0F28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1F0F2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021A3C" w:rsidRPr="001F0F28" w:rsidRDefault="00021A3C" w:rsidP="001F0F28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021A3C" w:rsidRDefault="00021A3C" w:rsidP="00021A3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021A3C" w:rsidRDefault="00021A3C" w:rsidP="00021A3C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7093"/>
      </w:tblGrid>
      <w:tr w:rsidR="00021A3C" w:rsidTr="00B85450">
        <w:trPr>
          <w:trHeight w:val="78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021A3C" w:rsidTr="00B85450">
        <w:trPr>
          <w:trHeight w:val="1556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jc w:val="thaiDistribute"/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ศึกษาวิเคราะห์</w:t>
            </w:r>
            <w:r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นโยบาย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โครงการ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GSA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ของสหรัฐอเมริกา และเข้าร่วมการประชุม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Institute of International Education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(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IIE) Summit on Generation Study Abroad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และประชุมหารือกับผู้บริหาร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IIE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เพื่อวางแผนการจัดทำหลักสูตรระยะสั้นสำหรับนักศึกษาอเมริกัน เพื่อให้นักศึกษาอเมริกันเดินทางมาศึกษาในประเทศไทยเพิ่มมากขึ้น</w:t>
            </w:r>
          </w:p>
        </w:tc>
      </w:tr>
      <w:tr w:rsidR="00021A3C" w:rsidTr="00B85450">
        <w:trPr>
          <w:trHeight w:val="1556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5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แต่งตั้งคณะทำงานจัดทำหลักสูตรระยะสั้นสำหรับนักศึกษาต่างชาติ และจัดประชุมคณะทำงานฯ เพื่อ</w:t>
            </w:r>
            <w:r>
              <w:rPr>
                <w:rFonts w:ascii="TH SarabunPSK" w:hAnsi="TH SarabunPSK" w:cs="TH SarabunPSK"/>
                <w:spacing w:val="-5"/>
                <w:sz w:val="30"/>
                <w:szCs w:val="30"/>
                <w:cs/>
              </w:rPr>
              <w:t>พิจารณากำหนดรูปแบบเนื้อหา รายละเอียดของหลักสูตร และ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จัดทำเว็บไซต์และแผ่นพับโครงการหลักสูตรระยะสั้นฯ สำหรับใช้ประชาสัมพันธ์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ไปยังสถาบันอุดมศึกษาสหรัฐอเมริกาและสถาบันอุดมศึกษาไทย รวมทั้งคัดเลือกนักศึกษาอเมริกันเข้าร่วมโครงการ</w:t>
            </w:r>
          </w:p>
        </w:tc>
      </w:tr>
      <w:tr w:rsidR="00021A3C" w:rsidTr="00B85450">
        <w:trPr>
          <w:trHeight w:val="1170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jc w:val="thaiDistribute"/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ขออนุมัติจัดทำโครงการและค่าใช้จ่ายในการดำเนินโครงการหลักสูตรระยะสั้น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ฯ และ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ควบคุมการเบิกจ่ายเงินภายใต้โครงการฯ รวมทั้ง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รายงาน การใช้จ่ายเงินให้สำนักงานคณะกรรมการการอุดมศึกษาและคณะทำงานหลักสูตรระยะสั้นสำหรับนักศึกษาต่างชาติทราบ</w:t>
            </w:r>
          </w:p>
        </w:tc>
      </w:tr>
      <w:tr w:rsidR="00021A3C" w:rsidTr="00B85450">
        <w:trPr>
          <w:trHeight w:val="69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jc w:val="thaiDistribute"/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คู่มือแนวปฏิบัติในการเข้าร่วมโครงการ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หลักสูตรระยะสั้นฯ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และรับรองนักศึกษาอเมริกันและนักศึกษาไทยที่เข้าร่วมโครงการ เช่น จัดการปฐมนิเทศ จัดการปัจฉิมนิเทศ อำนวยความสะดวกให้นักศึกษาอเมริกันและนักศึกษาไทยขณะเข้าร่วมโครงการ เป็นต้น</w:t>
            </w:r>
          </w:p>
        </w:tc>
      </w:tr>
      <w:tr w:rsidR="00021A3C" w:rsidTr="00B85450">
        <w:trPr>
          <w:trHeight w:val="59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jc w:val="thaiDistribute"/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จัดทำรายงานสรุปผลการดำเนินโครงการและจัดประชุมเพื่อประเมินโครงการจัดทำ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หลักสูตรระยะสั้นสำหรับ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นักศึกษาต่างชาติ</w:t>
            </w:r>
          </w:p>
        </w:tc>
      </w:tr>
    </w:tbl>
    <w:p w:rsidR="00021A3C" w:rsidRDefault="00021A3C" w:rsidP="00021A3C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021A3C" w:rsidRDefault="00021A3C" w:rsidP="00021A3C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F0F28" w:rsidRDefault="001F0F28" w:rsidP="00021A3C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021A3C" w:rsidRDefault="00021A3C" w:rsidP="00021A3C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รายละเอียดข้อมูลพื้นฐาน</w:t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021A3C" w:rsidTr="00021A3C">
        <w:tc>
          <w:tcPr>
            <w:tcW w:w="37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021A3C" w:rsidTr="00021A3C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1A3C" w:rsidRDefault="00021A3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1A3C" w:rsidRDefault="00021A3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1A3C" w:rsidRDefault="00021A3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021A3C" w:rsidTr="00021A3C">
        <w:trPr>
          <w:trHeight w:val="418"/>
        </w:trPr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1A3C" w:rsidRDefault="00021A3C">
            <w:pPr>
              <w:pBdr>
                <w:top w:val="single" w:sz="4" w:space="1" w:color="auto"/>
              </w:pBdr>
              <w:ind w:hanging="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ระดับความสำเร็จของการดำเนินโครงการหลักสูตรระยะสั้นสำหรับนักศึกษาต่างชาติภายใต้โครงการ </w:t>
            </w:r>
            <w:r>
              <w:rPr>
                <w:rFonts w:ascii="TH SarabunPSK" w:hAnsi="TH SarabunPSK" w:cs="TH SarabunPSK"/>
                <w:sz w:val="30"/>
                <w:szCs w:val="30"/>
              </w:rPr>
              <w:t>Generation Study Abroad (GSA)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(สำนักงานคณะกรรมการการอุดมศึกษา ร่วมกับสถาบันอุดมศึกษาไทยที่เป็นสมาชิก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GSA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7 แห่ง</w:t>
            </w:r>
            <w:r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1A3C" w:rsidRDefault="00021A3C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1A3C" w:rsidRDefault="00021A3C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1A3C" w:rsidRDefault="00021A3C">
            <w:pPr>
              <w:jc w:val="center"/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1A3C" w:rsidRDefault="00021A3C">
            <w:pPr>
              <w:jc w:val="center"/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</w:tr>
    </w:tbl>
    <w:p w:rsidR="00021A3C" w:rsidRDefault="00021A3C" w:rsidP="00021A3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021A3C" w:rsidRDefault="00021A3C" w:rsidP="00021A3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021A3C" w:rsidTr="00021A3C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021A3C" w:rsidTr="00021A3C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A3C" w:rsidRDefault="00021A3C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021A3C" w:rsidRDefault="00021A3C" w:rsidP="00021A3C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021A3C" w:rsidRDefault="00021A3C" w:rsidP="00021A3C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>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</w:rPr>
        <w:tab/>
        <w:t>…………………………………….</w:t>
      </w:r>
    </w:p>
    <w:p w:rsidR="00021A3C" w:rsidRDefault="00021A3C" w:rsidP="00021A3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</w:rPr>
        <w:t>………………………………………………………</w:t>
      </w:r>
      <w:r>
        <w:rPr>
          <w:rFonts w:ascii="TH SarabunPSK" w:hAnsi="TH SarabunPSK" w:cs="TH SarabunPSK"/>
          <w:color w:val="000000"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</w:rPr>
        <w:tab/>
        <w:t>…………………………………….</w:t>
      </w:r>
    </w:p>
    <w:p w:rsidR="00021A3C" w:rsidRDefault="00021A3C" w:rsidP="00021A3C">
      <w:pPr>
        <w:rPr>
          <w:rFonts w:ascii="TH SarabunPSK" w:hAnsi="TH SarabunPSK" w:cs="TH SarabunPSK"/>
          <w:sz w:val="30"/>
          <w:szCs w:val="30"/>
        </w:rPr>
      </w:pPr>
    </w:p>
    <w:p w:rsidR="00021A3C" w:rsidRDefault="00021A3C" w:rsidP="00021A3C">
      <w:pPr>
        <w:pStyle w:val="FootnoteText"/>
        <w:rPr>
          <w:rFonts w:ascii="TH SarabunPSK" w:hAnsi="TH SarabunPSK" w:cs="TH SarabunPSK"/>
          <w:sz w:val="30"/>
          <w:szCs w:val="30"/>
        </w:rPr>
      </w:pPr>
    </w:p>
    <w:p w:rsidR="00021A3C" w:rsidRDefault="00021A3C" w:rsidP="00021A3C"/>
    <w:p w:rsidR="00095820" w:rsidRPr="00021A3C" w:rsidRDefault="00095820" w:rsidP="00021A3C">
      <w:pPr>
        <w:ind w:left="1433" w:hanging="1455"/>
        <w:rPr>
          <w:rFonts w:ascii="TH SarabunPSK" w:hAnsi="TH SarabunPSK" w:cs="TH SarabunPSK"/>
          <w:color w:val="000000"/>
          <w:sz w:val="30"/>
          <w:szCs w:val="30"/>
        </w:rPr>
      </w:pPr>
    </w:p>
    <w:sectPr w:rsidR="00095820" w:rsidRPr="00021A3C" w:rsidSect="00172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709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B48" w:rsidRDefault="003B6B48" w:rsidP="007C7324">
      <w:r>
        <w:separator/>
      </w:r>
    </w:p>
  </w:endnote>
  <w:endnote w:type="continuationSeparator" w:id="0">
    <w:p w:rsidR="003B6B48" w:rsidRDefault="003B6B48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16A" w:rsidRDefault="005801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16A" w:rsidRDefault="005801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16A" w:rsidRDefault="005801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B48" w:rsidRDefault="003B6B48" w:rsidP="007C7324">
      <w:r>
        <w:separator/>
      </w:r>
    </w:p>
  </w:footnote>
  <w:footnote w:type="continuationSeparator" w:id="0">
    <w:p w:rsidR="003B6B48" w:rsidRDefault="003B6B48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16A" w:rsidRDefault="005801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Pr="00EE2C1F" w:rsidRDefault="00671375" w:rsidP="00EE2C1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-417852</wp:posOffset>
              </wp:positionH>
              <wp:positionV relativeFrom="paragraph">
                <wp:posOffset>-106735</wp:posOffset>
              </wp:positionV>
              <wp:extent cx="6333490" cy="524786"/>
              <wp:effectExtent l="0" t="0" r="10160" b="889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524786"/>
                        <a:chOff x="0" y="0"/>
                        <a:chExt cx="9029" cy="720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0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1375" w:rsidRDefault="00671375" w:rsidP="00CE0A2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รายละเอียดตัวชี้วัดการประเมินผลการปฏิบัติราชการของสำนักยุทธศาสตร์อุดมศึกษาต่างประเทศ</w:t>
                            </w:r>
                          </w:p>
                          <w:p w:rsidR="00671375" w:rsidRDefault="00671375" w:rsidP="00CE0A2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  <w:p w:rsidR="00CE0A2F" w:rsidRDefault="00CE0A2F" w:rsidP="00CE0A2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CE0A2F" w:rsidRDefault="00CE0A2F" w:rsidP="00CE0A2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margin-left:-32.9pt;margin-top:-8.4pt;width:498.7pt;height:41.3pt;z-index:251658240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671375" w:rsidRDefault="00671375" w:rsidP="00CE0A2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รายละเอียดตัวชี้วัดการประเมินผลการปฏิบัติราชการของสำนักยุทธศาสตร์อุดมศึกษาต่างประเทศ</w:t>
                      </w:r>
                    </w:p>
                    <w:p w:rsidR="00671375" w:rsidRDefault="00671375" w:rsidP="00CE0A2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  <w:p w:rsidR="00CE0A2F" w:rsidRDefault="00CE0A2F" w:rsidP="00CE0A2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CE0A2F" w:rsidRDefault="00CE0A2F" w:rsidP="00CE0A2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16A" w:rsidRDefault="005801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21A3C"/>
    <w:rsid w:val="0004388A"/>
    <w:rsid w:val="000778D4"/>
    <w:rsid w:val="00095820"/>
    <w:rsid w:val="000C298B"/>
    <w:rsid w:val="000C3FBF"/>
    <w:rsid w:val="000D1BB8"/>
    <w:rsid w:val="000E5AFB"/>
    <w:rsid w:val="00172D1E"/>
    <w:rsid w:val="001730FD"/>
    <w:rsid w:val="001D5F4A"/>
    <w:rsid w:val="001F0F28"/>
    <w:rsid w:val="00200817"/>
    <w:rsid w:val="002013E6"/>
    <w:rsid w:val="00210A35"/>
    <w:rsid w:val="00247726"/>
    <w:rsid w:val="002A3F2D"/>
    <w:rsid w:val="002C03BF"/>
    <w:rsid w:val="002F0C78"/>
    <w:rsid w:val="00317EC2"/>
    <w:rsid w:val="003339F5"/>
    <w:rsid w:val="0034377A"/>
    <w:rsid w:val="003553DF"/>
    <w:rsid w:val="00375EDD"/>
    <w:rsid w:val="00376665"/>
    <w:rsid w:val="003836B1"/>
    <w:rsid w:val="0038412D"/>
    <w:rsid w:val="00392F56"/>
    <w:rsid w:val="00396568"/>
    <w:rsid w:val="003B06A1"/>
    <w:rsid w:val="003B6B48"/>
    <w:rsid w:val="0043205B"/>
    <w:rsid w:val="00433B1E"/>
    <w:rsid w:val="00447FBD"/>
    <w:rsid w:val="004545A4"/>
    <w:rsid w:val="004768FD"/>
    <w:rsid w:val="00494B58"/>
    <w:rsid w:val="004A61EA"/>
    <w:rsid w:val="004D17A0"/>
    <w:rsid w:val="004D5579"/>
    <w:rsid w:val="004E5483"/>
    <w:rsid w:val="0051089E"/>
    <w:rsid w:val="005223A2"/>
    <w:rsid w:val="005374C4"/>
    <w:rsid w:val="005466B1"/>
    <w:rsid w:val="00560364"/>
    <w:rsid w:val="00567082"/>
    <w:rsid w:val="0058016A"/>
    <w:rsid w:val="005D2C22"/>
    <w:rsid w:val="00632D81"/>
    <w:rsid w:val="00671375"/>
    <w:rsid w:val="006A1F9F"/>
    <w:rsid w:val="006A4C41"/>
    <w:rsid w:val="006D3807"/>
    <w:rsid w:val="006E6255"/>
    <w:rsid w:val="007105A3"/>
    <w:rsid w:val="00776949"/>
    <w:rsid w:val="00793771"/>
    <w:rsid w:val="007A0E9D"/>
    <w:rsid w:val="007A12A4"/>
    <w:rsid w:val="007C7324"/>
    <w:rsid w:val="007D7BE5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32AC9"/>
    <w:rsid w:val="009679B4"/>
    <w:rsid w:val="00976BE6"/>
    <w:rsid w:val="009926AE"/>
    <w:rsid w:val="009E6CB7"/>
    <w:rsid w:val="009E7232"/>
    <w:rsid w:val="00A12D0E"/>
    <w:rsid w:val="00A131DA"/>
    <w:rsid w:val="00A27710"/>
    <w:rsid w:val="00A36517"/>
    <w:rsid w:val="00A76D10"/>
    <w:rsid w:val="00A85442"/>
    <w:rsid w:val="00AF19F0"/>
    <w:rsid w:val="00B3100A"/>
    <w:rsid w:val="00B423C7"/>
    <w:rsid w:val="00B85450"/>
    <w:rsid w:val="00BA6F4E"/>
    <w:rsid w:val="00BD1ED1"/>
    <w:rsid w:val="00BD513B"/>
    <w:rsid w:val="00BD5C25"/>
    <w:rsid w:val="00C216F2"/>
    <w:rsid w:val="00C43CEF"/>
    <w:rsid w:val="00C50638"/>
    <w:rsid w:val="00C54E4A"/>
    <w:rsid w:val="00C63626"/>
    <w:rsid w:val="00C8160C"/>
    <w:rsid w:val="00C95B8C"/>
    <w:rsid w:val="00CA68CA"/>
    <w:rsid w:val="00CE0A2F"/>
    <w:rsid w:val="00D179D8"/>
    <w:rsid w:val="00D179DA"/>
    <w:rsid w:val="00D35FF2"/>
    <w:rsid w:val="00DD56EA"/>
    <w:rsid w:val="00DD7A64"/>
    <w:rsid w:val="00E473C4"/>
    <w:rsid w:val="00EA352E"/>
    <w:rsid w:val="00EE2C1F"/>
    <w:rsid w:val="00F31579"/>
    <w:rsid w:val="00F50302"/>
    <w:rsid w:val="00F97B41"/>
    <w:rsid w:val="00FA729F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021FA-B87D-47B1-B804-E48F9C1E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113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22</cp:revision>
  <cp:lastPrinted>2013-03-01T03:26:00Z</cp:lastPrinted>
  <dcterms:created xsi:type="dcterms:W3CDTF">2017-11-30T04:47:00Z</dcterms:created>
  <dcterms:modified xsi:type="dcterms:W3CDTF">2018-02-01T07:05:00Z</dcterms:modified>
</cp:coreProperties>
</file>